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6938" w:rsidRDefault="00266938" w:rsidP="002669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BOTELER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266938" w:rsidRDefault="00266938" w:rsidP="002669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66938" w:rsidRDefault="00266938" w:rsidP="002669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66938" w:rsidRDefault="00266938" w:rsidP="002669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Mar.1419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Leicester into lands</w:t>
      </w:r>
    </w:p>
    <w:p w:rsidR="00266938" w:rsidRDefault="00266938" w:rsidP="002669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late Sir John Holt(q.v.).</w:t>
      </w:r>
    </w:p>
    <w:p w:rsidR="00266938" w:rsidRDefault="00266938" w:rsidP="002669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90B45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21-124)</w:t>
      </w:r>
    </w:p>
    <w:p w:rsidR="00266938" w:rsidRDefault="00266938" w:rsidP="002669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66938" w:rsidRDefault="00266938" w:rsidP="002669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266938" w:rsidRDefault="00266938" w:rsidP="002669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December 2015</w:t>
      </w:r>
      <w:bookmarkStart w:id="0" w:name="_GoBack"/>
      <w:bookmarkEnd w:id="0"/>
    </w:p>
    <w:sectPr w:rsidR="00DD5B8A" w:rsidRPr="0026693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6938" w:rsidRDefault="00266938" w:rsidP="00564E3C">
      <w:pPr>
        <w:spacing w:after="0" w:line="240" w:lineRule="auto"/>
      </w:pPr>
      <w:r>
        <w:separator/>
      </w:r>
    </w:p>
  </w:endnote>
  <w:endnote w:type="continuationSeparator" w:id="0">
    <w:p w:rsidR="00266938" w:rsidRDefault="0026693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66938">
      <w:rPr>
        <w:rFonts w:ascii="Times New Roman" w:hAnsi="Times New Roman" w:cs="Times New Roman"/>
        <w:noProof/>
        <w:sz w:val="24"/>
        <w:szCs w:val="24"/>
      </w:rPr>
      <w:t>3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6938" w:rsidRDefault="00266938" w:rsidP="00564E3C">
      <w:pPr>
        <w:spacing w:after="0" w:line="240" w:lineRule="auto"/>
      </w:pPr>
      <w:r>
        <w:separator/>
      </w:r>
    </w:p>
  </w:footnote>
  <w:footnote w:type="continuationSeparator" w:id="0">
    <w:p w:rsidR="00266938" w:rsidRDefault="0026693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938"/>
    <w:rsid w:val="00266938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E575EF"/>
  <w15:chartTrackingRefBased/>
  <w15:docId w15:val="{5F591C3D-4178-4D58-B7F6-2FF80AD15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26693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2015-12-03T21:11:00Z</dcterms:created>
  <dcterms:modified xsi:type="dcterms:W3CDTF">2015-12-03T21:12:00Z</dcterms:modified>
</cp:coreProperties>
</file>